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A6E" w:rsidRPr="00D470B4" w:rsidRDefault="00D470B4" w:rsidP="00947A6E">
      <w:pPr>
        <w:pStyle w:val="Naslov5"/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</w:pPr>
      <w:r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Број</w:t>
      </w:r>
      <w:r w:rsidR="00947A6E" w:rsidRPr="00D470B4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 xml:space="preserve">: </w:t>
      </w:r>
      <w:r w:rsidR="00F77A50" w:rsidRPr="00D470B4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01.3</w:t>
      </w:r>
      <w:r w:rsidR="00947A6E" w:rsidRPr="00D470B4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-</w:t>
      </w:r>
      <w:r w:rsidR="00D67619" w:rsidRPr="00D470B4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02-2508-1</w:t>
      </w:r>
      <w:r w:rsidR="00477906" w:rsidRPr="00D470B4">
        <w:rPr>
          <w:rFonts w:ascii="Times New Roman" w:hAnsi="Times New Roman"/>
          <w:b w:val="0"/>
          <w:i w:val="0"/>
          <w:noProof/>
          <w:sz w:val="24"/>
          <w:szCs w:val="24"/>
          <w:lang w:val="sr-Cyrl-CS"/>
        </w:rPr>
        <w:t>/23</w:t>
      </w:r>
    </w:p>
    <w:p w:rsidR="00947A6E" w:rsidRPr="00D470B4" w:rsidRDefault="00D470B4" w:rsidP="00633A17">
      <w:pPr>
        <w:rPr>
          <w:noProof/>
          <w:szCs w:val="24"/>
          <w:lang w:val="sr-Cyrl-CS"/>
        </w:rPr>
      </w:pPr>
      <w:r>
        <w:rPr>
          <w:noProof/>
          <w:szCs w:val="24"/>
          <w:lang w:val="sr-Cyrl-CS"/>
        </w:rPr>
        <w:t>Брчко</w:t>
      </w:r>
      <w:r w:rsidR="00947A6E" w:rsidRPr="00D470B4">
        <w:rPr>
          <w:noProof/>
          <w:szCs w:val="24"/>
          <w:lang w:val="sr-Cyrl-CS"/>
        </w:rPr>
        <w:t>,</w:t>
      </w:r>
      <w:r w:rsidR="00633A17" w:rsidRPr="00D470B4">
        <w:rPr>
          <w:noProof/>
          <w:szCs w:val="24"/>
          <w:lang w:val="sr-Cyrl-CS"/>
        </w:rPr>
        <w:t xml:space="preserve"> </w:t>
      </w:r>
      <w:r w:rsidR="00D67619" w:rsidRPr="00D470B4">
        <w:rPr>
          <w:noProof/>
          <w:szCs w:val="24"/>
          <w:lang w:val="sr-Cyrl-CS"/>
        </w:rPr>
        <w:t>6.6</w:t>
      </w:r>
      <w:r w:rsidR="00112194" w:rsidRPr="00D470B4">
        <w:rPr>
          <w:noProof/>
          <w:szCs w:val="24"/>
          <w:lang w:val="sr-Cyrl-CS"/>
        </w:rPr>
        <w:t>.2</w:t>
      </w:r>
      <w:r w:rsidR="00D35E0B" w:rsidRPr="00D470B4">
        <w:rPr>
          <w:noProof/>
          <w:szCs w:val="24"/>
          <w:lang w:val="sr-Cyrl-CS"/>
        </w:rPr>
        <w:t>023</w:t>
      </w:r>
      <w:r w:rsidR="00947A6E" w:rsidRPr="00D470B4">
        <w:rPr>
          <w:noProof/>
          <w:szCs w:val="24"/>
          <w:lang w:val="sr-Cyrl-CS"/>
        </w:rPr>
        <w:t>.</w:t>
      </w:r>
      <w:r>
        <w:rPr>
          <w:noProof/>
          <w:szCs w:val="24"/>
          <w:lang w:val="sr-Cyrl-CS"/>
        </w:rPr>
        <w:t>године</w:t>
      </w:r>
    </w:p>
    <w:p w:rsidR="00633A17" w:rsidRPr="00D470B4" w:rsidRDefault="00633A17" w:rsidP="00633A17">
      <w:pPr>
        <w:rPr>
          <w:noProof/>
          <w:szCs w:val="24"/>
          <w:lang w:val="sr-Cyrl-CS"/>
        </w:rPr>
      </w:pPr>
    </w:p>
    <w:p w:rsidR="00382B39" w:rsidRPr="00D470B4" w:rsidRDefault="00D470B4" w:rsidP="00D144A0">
      <w:pPr>
        <w:pStyle w:val="Uvuenotijeloteksta"/>
        <w:jc w:val="both"/>
        <w:rPr>
          <w:rFonts w:ascii="Arial" w:hAnsi="Arial" w:cs="Arial"/>
          <w:noProof/>
        </w:rPr>
      </w:pPr>
      <w:r>
        <w:rPr>
          <w:noProof/>
        </w:rPr>
        <w:t>На</w:t>
      </w:r>
      <w:r w:rsidR="00947A6E" w:rsidRPr="00D470B4">
        <w:rPr>
          <w:noProof/>
        </w:rPr>
        <w:t xml:space="preserve"> </w:t>
      </w:r>
      <w:r>
        <w:rPr>
          <w:noProof/>
        </w:rPr>
        <w:t>основу</w:t>
      </w:r>
      <w:r w:rsidR="00947A6E" w:rsidRPr="00D470B4">
        <w:rPr>
          <w:noProof/>
        </w:rPr>
        <w:t xml:space="preserve"> </w:t>
      </w:r>
      <w:r>
        <w:rPr>
          <w:noProof/>
        </w:rPr>
        <w:t>члана</w:t>
      </w:r>
      <w:r w:rsidR="00947A6E" w:rsidRPr="00D470B4">
        <w:rPr>
          <w:noProof/>
        </w:rPr>
        <w:t xml:space="preserve"> 40 </w:t>
      </w:r>
      <w:r>
        <w:rPr>
          <w:noProof/>
        </w:rPr>
        <w:t>става</w:t>
      </w:r>
      <w:r w:rsidR="00947A6E" w:rsidRPr="00D470B4">
        <w:rPr>
          <w:noProof/>
        </w:rPr>
        <w:t xml:space="preserve"> 1 </w:t>
      </w:r>
      <w:r>
        <w:rPr>
          <w:noProof/>
        </w:rPr>
        <w:t>Пословника</w:t>
      </w:r>
      <w:r w:rsidR="00947A6E" w:rsidRPr="00D470B4">
        <w:rPr>
          <w:noProof/>
        </w:rPr>
        <w:t xml:space="preserve"> </w:t>
      </w:r>
      <w:r>
        <w:rPr>
          <w:noProof/>
        </w:rPr>
        <w:t>о</w:t>
      </w:r>
      <w:r w:rsidR="00947A6E" w:rsidRPr="00D470B4">
        <w:rPr>
          <w:noProof/>
        </w:rPr>
        <w:t xml:space="preserve"> </w:t>
      </w:r>
      <w:r>
        <w:rPr>
          <w:noProof/>
        </w:rPr>
        <w:t>раду</w:t>
      </w:r>
      <w:r w:rsidR="00947A6E" w:rsidRPr="00D470B4">
        <w:rPr>
          <w:noProof/>
        </w:rPr>
        <w:t xml:space="preserve"> </w:t>
      </w:r>
      <w:r>
        <w:rPr>
          <w:noProof/>
        </w:rPr>
        <w:t>Скупштине</w:t>
      </w:r>
      <w:r w:rsidR="00947A6E" w:rsidRPr="00D470B4">
        <w:rPr>
          <w:noProof/>
        </w:rPr>
        <w:t xml:space="preserve"> </w:t>
      </w:r>
      <w:r>
        <w:rPr>
          <w:noProof/>
        </w:rPr>
        <w:t>Брчко</w:t>
      </w:r>
      <w:r w:rsidR="00947A6E" w:rsidRPr="00D470B4">
        <w:rPr>
          <w:noProof/>
        </w:rPr>
        <w:t xml:space="preserve"> </w:t>
      </w:r>
      <w:r>
        <w:rPr>
          <w:noProof/>
        </w:rPr>
        <w:t>дистрикта</w:t>
      </w:r>
      <w:r w:rsidR="00947A6E" w:rsidRPr="00D470B4">
        <w:rPr>
          <w:noProof/>
        </w:rPr>
        <w:t xml:space="preserve"> </w:t>
      </w:r>
      <w:r>
        <w:rPr>
          <w:noProof/>
        </w:rPr>
        <w:t>БиХ</w:t>
      </w:r>
      <w:r w:rsidR="00947A6E" w:rsidRPr="00D470B4">
        <w:rPr>
          <w:noProof/>
        </w:rPr>
        <w:t xml:space="preserve"> (</w:t>
      </w:r>
      <w:r>
        <w:rPr>
          <w:noProof/>
        </w:rPr>
        <w:t>Службени</w:t>
      </w:r>
      <w:r w:rsidR="00947A6E" w:rsidRPr="00D470B4">
        <w:rPr>
          <w:noProof/>
        </w:rPr>
        <w:t xml:space="preserve"> </w:t>
      </w:r>
      <w:r>
        <w:rPr>
          <w:noProof/>
        </w:rPr>
        <w:t>гласник</w:t>
      </w:r>
      <w:r w:rsidR="00947A6E" w:rsidRPr="00D470B4">
        <w:rPr>
          <w:noProof/>
        </w:rPr>
        <w:t xml:space="preserve"> </w:t>
      </w:r>
      <w:r>
        <w:rPr>
          <w:noProof/>
        </w:rPr>
        <w:t>Брчко</w:t>
      </w:r>
      <w:r w:rsidR="00947A6E" w:rsidRPr="00D470B4">
        <w:rPr>
          <w:noProof/>
        </w:rPr>
        <w:t xml:space="preserve"> </w:t>
      </w:r>
      <w:r>
        <w:rPr>
          <w:noProof/>
        </w:rPr>
        <w:t>дистрикта</w:t>
      </w:r>
      <w:r w:rsidR="00F77A50" w:rsidRPr="00D470B4">
        <w:rPr>
          <w:noProof/>
        </w:rPr>
        <w:t xml:space="preserve"> </w:t>
      </w:r>
      <w:r>
        <w:rPr>
          <w:noProof/>
        </w:rPr>
        <w:t>БиХ</w:t>
      </w:r>
      <w:r w:rsidR="006541D3" w:rsidRPr="00D470B4">
        <w:rPr>
          <w:noProof/>
        </w:rPr>
        <w:t xml:space="preserve">, </w:t>
      </w:r>
      <w:r>
        <w:rPr>
          <w:noProof/>
        </w:rPr>
        <w:t>број</w:t>
      </w:r>
      <w:r w:rsidR="006541D3" w:rsidRPr="00D470B4">
        <w:rPr>
          <w:noProof/>
        </w:rPr>
        <w:t>:54/18</w:t>
      </w:r>
      <w:r w:rsidR="00D144A0" w:rsidRPr="00D470B4">
        <w:rPr>
          <w:noProof/>
        </w:rPr>
        <w:t>-</w:t>
      </w:r>
      <w:r>
        <w:rPr>
          <w:noProof/>
        </w:rPr>
        <w:t>пречишћени</w:t>
      </w:r>
      <w:r w:rsidR="00D144A0" w:rsidRPr="00D470B4">
        <w:rPr>
          <w:noProof/>
        </w:rPr>
        <w:t xml:space="preserve"> </w:t>
      </w:r>
      <w:r>
        <w:rPr>
          <w:noProof/>
        </w:rPr>
        <w:t>текст</w:t>
      </w:r>
      <w:r w:rsidR="00D144A0" w:rsidRPr="00D470B4">
        <w:rPr>
          <w:noProof/>
        </w:rPr>
        <w:t xml:space="preserve">, </w:t>
      </w:r>
      <w:r>
        <w:rPr>
          <w:noProof/>
        </w:rPr>
        <w:t>бројеви</w:t>
      </w:r>
      <w:r w:rsidR="005F0CD2" w:rsidRPr="00D470B4">
        <w:rPr>
          <w:noProof/>
        </w:rPr>
        <w:t xml:space="preserve">: </w:t>
      </w:r>
      <w:r w:rsidR="00FB5AFF" w:rsidRPr="00D470B4">
        <w:rPr>
          <w:noProof/>
        </w:rPr>
        <w:t>17/20</w:t>
      </w:r>
      <w:r w:rsidR="00591279" w:rsidRPr="00D470B4">
        <w:rPr>
          <w:noProof/>
        </w:rPr>
        <w:t xml:space="preserve">, </w:t>
      </w:r>
      <w:r w:rsidR="005F0CD2" w:rsidRPr="00D470B4">
        <w:rPr>
          <w:noProof/>
        </w:rPr>
        <w:t>24/20</w:t>
      </w:r>
      <w:r w:rsidR="00591279" w:rsidRPr="00D470B4">
        <w:rPr>
          <w:noProof/>
        </w:rPr>
        <w:t xml:space="preserve"> </w:t>
      </w:r>
      <w:r>
        <w:rPr>
          <w:noProof/>
        </w:rPr>
        <w:t>и</w:t>
      </w:r>
      <w:r w:rsidR="00591279" w:rsidRPr="00D470B4">
        <w:rPr>
          <w:noProof/>
        </w:rPr>
        <w:t xml:space="preserve"> 9/22</w:t>
      </w:r>
      <w:r w:rsidR="00947A6E" w:rsidRPr="00D470B4">
        <w:rPr>
          <w:noProof/>
        </w:rPr>
        <w:t xml:space="preserve">) </w:t>
      </w:r>
      <w:r>
        <w:rPr>
          <w:noProof/>
        </w:rPr>
        <w:t>и</w:t>
      </w:r>
      <w:r w:rsidR="00947A6E" w:rsidRPr="00D470B4">
        <w:rPr>
          <w:noProof/>
        </w:rPr>
        <w:t xml:space="preserve"> </w:t>
      </w:r>
      <w:r>
        <w:rPr>
          <w:noProof/>
        </w:rPr>
        <w:t>члана</w:t>
      </w:r>
      <w:r w:rsidR="00947A6E" w:rsidRPr="00D470B4">
        <w:rPr>
          <w:noProof/>
        </w:rPr>
        <w:t xml:space="preserve"> 5 </w:t>
      </w:r>
      <w:r>
        <w:rPr>
          <w:noProof/>
        </w:rPr>
        <w:t>става</w:t>
      </w:r>
      <w:r w:rsidR="00947A6E" w:rsidRPr="00D470B4">
        <w:rPr>
          <w:noProof/>
        </w:rPr>
        <w:t xml:space="preserve"> 1 </w:t>
      </w:r>
      <w:r>
        <w:rPr>
          <w:noProof/>
        </w:rPr>
        <w:t>Пословника</w:t>
      </w:r>
      <w:r w:rsidR="00947A6E" w:rsidRPr="00D470B4">
        <w:rPr>
          <w:noProof/>
        </w:rPr>
        <w:t xml:space="preserve"> </w:t>
      </w:r>
      <w:r>
        <w:rPr>
          <w:noProof/>
        </w:rPr>
        <w:t>о</w:t>
      </w:r>
      <w:r w:rsidR="00947A6E" w:rsidRPr="00D470B4">
        <w:rPr>
          <w:noProof/>
        </w:rPr>
        <w:t xml:space="preserve"> </w:t>
      </w:r>
      <w:r>
        <w:rPr>
          <w:noProof/>
        </w:rPr>
        <w:t>раду</w:t>
      </w:r>
      <w:r w:rsidR="00947A6E" w:rsidRPr="00D470B4">
        <w:rPr>
          <w:noProof/>
        </w:rPr>
        <w:t xml:space="preserve"> </w:t>
      </w:r>
      <w:r>
        <w:rPr>
          <w:noProof/>
        </w:rPr>
        <w:t>Законодавне</w:t>
      </w:r>
      <w:r w:rsidR="00947A6E" w:rsidRPr="00D470B4">
        <w:rPr>
          <w:noProof/>
        </w:rPr>
        <w:t xml:space="preserve"> </w:t>
      </w:r>
      <w:r>
        <w:rPr>
          <w:noProof/>
        </w:rPr>
        <w:t>комисије</w:t>
      </w:r>
      <w:r w:rsidR="00947A6E" w:rsidRPr="00D470B4">
        <w:rPr>
          <w:noProof/>
        </w:rPr>
        <w:t xml:space="preserve"> </w:t>
      </w:r>
      <w:r>
        <w:rPr>
          <w:noProof/>
        </w:rPr>
        <w:t>Скупштине</w:t>
      </w:r>
      <w:r w:rsidR="00947A6E" w:rsidRPr="00D470B4">
        <w:rPr>
          <w:noProof/>
        </w:rPr>
        <w:t xml:space="preserve"> </w:t>
      </w:r>
      <w:r>
        <w:rPr>
          <w:noProof/>
        </w:rPr>
        <w:t>Брчко</w:t>
      </w:r>
      <w:r w:rsidR="00947A6E" w:rsidRPr="00D470B4">
        <w:rPr>
          <w:noProof/>
        </w:rPr>
        <w:t xml:space="preserve"> </w:t>
      </w:r>
      <w:r>
        <w:rPr>
          <w:noProof/>
        </w:rPr>
        <w:t>дистрикта</w:t>
      </w:r>
      <w:r w:rsidR="00947A6E" w:rsidRPr="00D470B4">
        <w:rPr>
          <w:noProof/>
        </w:rPr>
        <w:t xml:space="preserve"> </w:t>
      </w:r>
      <w:r>
        <w:rPr>
          <w:noProof/>
        </w:rPr>
        <w:t>БиХ</w:t>
      </w:r>
      <w:r w:rsidR="00947A6E" w:rsidRPr="00D470B4">
        <w:rPr>
          <w:noProof/>
        </w:rPr>
        <w:t xml:space="preserve"> (</w:t>
      </w:r>
      <w:r>
        <w:rPr>
          <w:noProof/>
        </w:rPr>
        <w:t>Службени</w:t>
      </w:r>
      <w:r w:rsidR="00947A6E" w:rsidRPr="00D470B4">
        <w:rPr>
          <w:noProof/>
        </w:rPr>
        <w:t xml:space="preserve"> </w:t>
      </w:r>
      <w:r>
        <w:rPr>
          <w:noProof/>
        </w:rPr>
        <w:t>гласник</w:t>
      </w:r>
      <w:r w:rsidR="00947A6E" w:rsidRPr="00D470B4">
        <w:rPr>
          <w:noProof/>
        </w:rPr>
        <w:t xml:space="preserve"> </w:t>
      </w:r>
      <w:r>
        <w:rPr>
          <w:noProof/>
        </w:rPr>
        <w:t>Брчко</w:t>
      </w:r>
      <w:r w:rsidR="00947A6E" w:rsidRPr="00D470B4">
        <w:rPr>
          <w:noProof/>
        </w:rPr>
        <w:t xml:space="preserve"> </w:t>
      </w:r>
      <w:r>
        <w:rPr>
          <w:noProof/>
        </w:rPr>
        <w:t>дистрикта</w:t>
      </w:r>
      <w:r w:rsidR="00947A6E" w:rsidRPr="00D470B4">
        <w:rPr>
          <w:noProof/>
        </w:rPr>
        <w:t xml:space="preserve"> </w:t>
      </w:r>
      <w:r>
        <w:rPr>
          <w:noProof/>
        </w:rPr>
        <w:t>БиХ</w:t>
      </w:r>
      <w:r w:rsidR="00947A6E" w:rsidRPr="00D470B4">
        <w:rPr>
          <w:noProof/>
        </w:rPr>
        <w:t xml:space="preserve">, </w:t>
      </w:r>
      <w:r>
        <w:rPr>
          <w:noProof/>
        </w:rPr>
        <w:t>број</w:t>
      </w:r>
      <w:r w:rsidR="00947A6E" w:rsidRPr="00D470B4">
        <w:rPr>
          <w:noProof/>
        </w:rPr>
        <w:t>:9/09</w:t>
      </w:r>
      <w:r w:rsidR="0008497E" w:rsidRPr="00D470B4">
        <w:rPr>
          <w:noProof/>
        </w:rPr>
        <w:t xml:space="preserve"> </w:t>
      </w:r>
      <w:r>
        <w:rPr>
          <w:noProof/>
        </w:rPr>
        <w:t>и</w:t>
      </w:r>
      <w:r w:rsidR="0008497E" w:rsidRPr="00D470B4">
        <w:rPr>
          <w:noProof/>
        </w:rPr>
        <w:t xml:space="preserve"> 12/19</w:t>
      </w:r>
      <w:r w:rsidR="00947A6E" w:rsidRPr="00D470B4">
        <w:rPr>
          <w:noProof/>
        </w:rPr>
        <w:t xml:space="preserve">), </w:t>
      </w:r>
      <w:r>
        <w:rPr>
          <w:noProof/>
        </w:rPr>
        <w:t>Законодавна</w:t>
      </w:r>
      <w:r w:rsidR="00947A6E" w:rsidRPr="00D470B4">
        <w:rPr>
          <w:noProof/>
        </w:rPr>
        <w:t xml:space="preserve"> </w:t>
      </w:r>
      <w:r>
        <w:rPr>
          <w:noProof/>
        </w:rPr>
        <w:t>комисија</w:t>
      </w:r>
      <w:r w:rsidR="00947A6E" w:rsidRPr="00D470B4">
        <w:rPr>
          <w:noProof/>
        </w:rPr>
        <w:t xml:space="preserve"> </w:t>
      </w:r>
      <w:r>
        <w:rPr>
          <w:noProof/>
        </w:rPr>
        <w:t>на</w:t>
      </w:r>
      <w:r w:rsidR="00FB5AFF" w:rsidRPr="00D470B4">
        <w:rPr>
          <w:noProof/>
        </w:rPr>
        <w:t xml:space="preserve"> </w:t>
      </w:r>
      <w:r w:rsidR="00D67619" w:rsidRPr="00D470B4">
        <w:rPr>
          <w:noProof/>
        </w:rPr>
        <w:t>59</w:t>
      </w:r>
      <w:r w:rsidR="00100404" w:rsidRPr="00D470B4">
        <w:rPr>
          <w:noProof/>
        </w:rPr>
        <w:t>.</w:t>
      </w:r>
      <w:r w:rsidR="00D8626E" w:rsidRPr="00D470B4">
        <w:rPr>
          <w:noProof/>
        </w:rPr>
        <w:t xml:space="preserve"> </w:t>
      </w:r>
      <w:r>
        <w:rPr>
          <w:noProof/>
        </w:rPr>
        <w:t>сједници</w:t>
      </w:r>
      <w:r w:rsidR="00D8626E" w:rsidRPr="00D470B4">
        <w:rPr>
          <w:noProof/>
        </w:rPr>
        <w:t xml:space="preserve"> </w:t>
      </w:r>
      <w:r>
        <w:rPr>
          <w:noProof/>
        </w:rPr>
        <w:t>одржаној</w:t>
      </w:r>
      <w:r w:rsidR="00D67619" w:rsidRPr="00D470B4">
        <w:rPr>
          <w:noProof/>
        </w:rPr>
        <w:t xml:space="preserve"> 6.6</w:t>
      </w:r>
      <w:r w:rsidR="00477906" w:rsidRPr="00D470B4">
        <w:rPr>
          <w:noProof/>
        </w:rPr>
        <w:t>.2023</w:t>
      </w:r>
      <w:r w:rsidR="004A37F1" w:rsidRPr="00D470B4">
        <w:rPr>
          <w:noProof/>
        </w:rPr>
        <w:t>.</w:t>
      </w:r>
      <w:r>
        <w:rPr>
          <w:noProof/>
        </w:rPr>
        <w:t>године</w:t>
      </w:r>
      <w:r w:rsidR="004A37F1" w:rsidRPr="00D470B4">
        <w:rPr>
          <w:noProof/>
        </w:rPr>
        <w:t xml:space="preserve">, </w:t>
      </w:r>
      <w:r>
        <w:rPr>
          <w:noProof/>
        </w:rPr>
        <w:t>разматрала</w:t>
      </w:r>
      <w:r w:rsidR="004A37F1" w:rsidRPr="00D470B4">
        <w:rPr>
          <w:noProof/>
        </w:rPr>
        <w:t xml:space="preserve"> </w:t>
      </w:r>
      <w:r>
        <w:rPr>
          <w:noProof/>
        </w:rPr>
        <w:t>је</w:t>
      </w:r>
    </w:p>
    <w:p w:rsidR="00F0545F" w:rsidRPr="00D470B4" w:rsidRDefault="00F0545F" w:rsidP="00A75DAB">
      <w:pPr>
        <w:ind w:firstLine="708"/>
        <w:rPr>
          <w:noProof/>
          <w:szCs w:val="24"/>
          <w:lang w:val="sr-Cyrl-CS"/>
        </w:rPr>
      </w:pPr>
    </w:p>
    <w:p w:rsidR="00D67619" w:rsidRPr="00D470B4" w:rsidRDefault="00D470B4" w:rsidP="00D67619">
      <w:pPr>
        <w:rPr>
          <w:b/>
          <w:bCs/>
          <w:noProof/>
          <w:lang w:val="sr-Cyrl-CS"/>
        </w:rPr>
      </w:pPr>
      <w:r>
        <w:rPr>
          <w:noProof/>
          <w:lang w:val="sr-Cyrl-CS"/>
        </w:rPr>
        <w:t>НАЦРТ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ЗАКОНА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О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ИЗМЈЕНИ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И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ДОПУНИ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ЗАКОНА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О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ПУТЕВИМА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БРЧКО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ДИСТРИКТА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БИХ</w:t>
      </w:r>
      <w:r w:rsidR="00D67619" w:rsidRPr="00D470B4">
        <w:rPr>
          <w:b/>
          <w:bCs/>
          <w:noProof/>
          <w:lang w:val="sr-Cyrl-CS"/>
        </w:rPr>
        <w:t xml:space="preserve"> - </w:t>
      </w:r>
      <w:r>
        <w:rPr>
          <w:b/>
          <w:bCs/>
          <w:noProof/>
          <w:lang w:val="sr-Cyrl-CS"/>
        </w:rPr>
        <w:t>прво</w:t>
      </w:r>
      <w:r w:rsidR="00D67619" w:rsidRPr="00D470B4">
        <w:rPr>
          <w:b/>
          <w:bCs/>
          <w:noProof/>
          <w:lang w:val="sr-Cyrl-CS"/>
        </w:rPr>
        <w:t xml:space="preserve"> </w:t>
      </w:r>
      <w:r>
        <w:rPr>
          <w:b/>
          <w:bCs/>
          <w:noProof/>
          <w:lang w:val="sr-Cyrl-CS"/>
        </w:rPr>
        <w:t>читање</w:t>
      </w:r>
      <w:r w:rsidRPr="00D470B4">
        <w:rPr>
          <w:noProof/>
          <w:lang w:val="sr-Cyrl-CS"/>
        </w:rPr>
        <w:t xml:space="preserve"> (</w:t>
      </w:r>
      <w:r>
        <w:rPr>
          <w:noProof/>
          <w:lang w:val="sr-Cyrl-CS"/>
        </w:rPr>
        <w:t>предлог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групе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посланика</w:t>
      </w:r>
      <w:r w:rsidR="00D67619" w:rsidRPr="00D470B4">
        <w:rPr>
          <w:noProof/>
          <w:lang w:val="sr-Cyrl-CS"/>
        </w:rPr>
        <w:t>)</w:t>
      </w:r>
    </w:p>
    <w:p w:rsidR="00641730" w:rsidRPr="00D470B4" w:rsidRDefault="00641730" w:rsidP="00477906">
      <w:pPr>
        <w:rPr>
          <w:noProof/>
          <w:szCs w:val="24"/>
          <w:lang w:val="sr-Cyrl-CS"/>
        </w:rPr>
      </w:pPr>
    </w:p>
    <w:p w:rsidR="00D144A0" w:rsidRPr="00D470B4" w:rsidRDefault="00D144A0" w:rsidP="00477906">
      <w:pPr>
        <w:rPr>
          <w:noProof/>
          <w:szCs w:val="24"/>
          <w:lang w:val="sr-Cyrl-CS"/>
        </w:rPr>
      </w:pPr>
    </w:p>
    <w:p w:rsidR="00D144A0" w:rsidRPr="00D470B4" w:rsidRDefault="00D144A0" w:rsidP="00477906">
      <w:pPr>
        <w:rPr>
          <w:noProof/>
          <w:szCs w:val="24"/>
          <w:lang w:val="sr-Cyrl-CS"/>
        </w:rPr>
      </w:pPr>
    </w:p>
    <w:p w:rsidR="00F77A50" w:rsidRPr="00D470B4" w:rsidRDefault="00D470B4" w:rsidP="00F77A50">
      <w:pPr>
        <w:ind w:firstLine="708"/>
        <w:rPr>
          <w:noProof/>
          <w:szCs w:val="24"/>
          <w:lang w:val="sr-Cyrl-CS"/>
        </w:rPr>
      </w:pPr>
      <w:r>
        <w:rPr>
          <w:noProof/>
          <w:szCs w:val="24"/>
          <w:lang w:val="sr-Cyrl-CS"/>
        </w:rPr>
        <w:t>Након</w:t>
      </w:r>
      <w:r w:rsidR="00F77A50" w:rsidRPr="00D470B4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спроведене</w:t>
      </w:r>
      <w:r w:rsidR="004F5277" w:rsidRPr="00D470B4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расправе</w:t>
      </w:r>
      <w:r w:rsidR="004F5277" w:rsidRPr="00D470B4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Комисија</w:t>
      </w:r>
      <w:r w:rsidR="00F77A50" w:rsidRPr="00D470B4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је</w:t>
      </w:r>
      <w:r w:rsidR="00F77A50" w:rsidRPr="00D470B4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изнијела</w:t>
      </w:r>
      <w:r w:rsidR="00F77A50" w:rsidRPr="00D470B4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сљедеће</w:t>
      </w:r>
      <w:r w:rsidR="00F77A50" w:rsidRPr="00D470B4">
        <w:rPr>
          <w:noProof/>
          <w:szCs w:val="24"/>
          <w:lang w:val="sr-Cyrl-CS"/>
        </w:rPr>
        <w:t xml:space="preserve"> </w:t>
      </w:r>
    </w:p>
    <w:p w:rsidR="00641730" w:rsidRPr="00D470B4" w:rsidRDefault="00641730" w:rsidP="00890AFA">
      <w:pPr>
        <w:rPr>
          <w:b/>
          <w:noProof/>
          <w:szCs w:val="24"/>
          <w:lang w:val="sr-Cyrl-CS"/>
        </w:rPr>
      </w:pPr>
    </w:p>
    <w:p w:rsidR="00947A6E" w:rsidRPr="00D470B4" w:rsidRDefault="00947A6E">
      <w:pPr>
        <w:jc w:val="left"/>
        <w:rPr>
          <w:noProof/>
          <w:szCs w:val="24"/>
          <w:lang w:val="sr-Cyrl-CS"/>
        </w:rPr>
      </w:pPr>
    </w:p>
    <w:p w:rsidR="00C714FE" w:rsidRPr="00D470B4" w:rsidRDefault="00C714FE">
      <w:pPr>
        <w:jc w:val="left"/>
        <w:rPr>
          <w:noProof/>
          <w:szCs w:val="24"/>
          <w:lang w:val="sr-Cyrl-CS"/>
        </w:rPr>
      </w:pPr>
    </w:p>
    <w:p w:rsidR="00C714FE" w:rsidRDefault="00C714FE">
      <w:pPr>
        <w:jc w:val="left"/>
        <w:rPr>
          <w:noProof/>
          <w:szCs w:val="24"/>
          <w:lang w:val="sr-Cyrl-CS"/>
        </w:rPr>
      </w:pPr>
    </w:p>
    <w:p w:rsidR="00D470B4" w:rsidRPr="00D470B4" w:rsidRDefault="00D470B4">
      <w:pPr>
        <w:jc w:val="left"/>
        <w:rPr>
          <w:noProof/>
          <w:szCs w:val="24"/>
          <w:lang w:val="sr-Cyrl-CS"/>
        </w:rPr>
      </w:pPr>
      <w:bookmarkStart w:id="0" w:name="_GoBack"/>
      <w:bookmarkEnd w:id="0"/>
    </w:p>
    <w:p w:rsidR="00DC3D48" w:rsidRPr="00D470B4" w:rsidRDefault="00D470B4" w:rsidP="006829F2">
      <w:pPr>
        <w:jc w:val="center"/>
        <w:rPr>
          <w:b/>
          <w:noProof/>
          <w:szCs w:val="24"/>
          <w:lang w:val="sr-Cyrl-CS"/>
        </w:rPr>
      </w:pPr>
      <w:r>
        <w:rPr>
          <w:b/>
          <w:noProof/>
          <w:szCs w:val="24"/>
          <w:lang w:val="sr-Cyrl-CS"/>
        </w:rPr>
        <w:t>М</w:t>
      </w:r>
      <w:r w:rsidR="00F77A50" w:rsidRPr="00D470B4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И</w:t>
      </w:r>
      <w:r w:rsidR="00947A6E" w:rsidRPr="00D470B4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Ш</w:t>
      </w:r>
      <w:r w:rsidR="00947A6E" w:rsidRPr="00D470B4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Љ</w:t>
      </w:r>
      <w:r w:rsidR="00947A6E" w:rsidRPr="00D470B4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Е</w:t>
      </w:r>
      <w:r w:rsidR="00947A6E" w:rsidRPr="00D470B4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Њ</w:t>
      </w:r>
      <w:r w:rsidR="00947A6E" w:rsidRPr="00D470B4">
        <w:rPr>
          <w:b/>
          <w:noProof/>
          <w:szCs w:val="24"/>
          <w:lang w:val="sr-Cyrl-CS"/>
        </w:rPr>
        <w:t xml:space="preserve"> </w:t>
      </w:r>
      <w:r>
        <w:rPr>
          <w:b/>
          <w:noProof/>
          <w:szCs w:val="24"/>
          <w:lang w:val="sr-Cyrl-CS"/>
        </w:rPr>
        <w:t>Е</w:t>
      </w:r>
    </w:p>
    <w:p w:rsidR="00641730" w:rsidRPr="00D470B4" w:rsidRDefault="00641730" w:rsidP="005D3F2C">
      <w:pPr>
        <w:rPr>
          <w:b/>
          <w:noProof/>
          <w:szCs w:val="24"/>
          <w:lang w:val="sr-Cyrl-CS"/>
        </w:rPr>
      </w:pPr>
    </w:p>
    <w:p w:rsidR="00641730" w:rsidRPr="00D470B4" w:rsidRDefault="00641730" w:rsidP="006829F2">
      <w:pPr>
        <w:jc w:val="center"/>
        <w:rPr>
          <w:b/>
          <w:noProof/>
          <w:szCs w:val="24"/>
          <w:lang w:val="sr-Cyrl-CS"/>
        </w:rPr>
      </w:pPr>
    </w:p>
    <w:p w:rsidR="00641730" w:rsidRPr="00D470B4" w:rsidRDefault="00D470B4" w:rsidP="00890AFA">
      <w:pPr>
        <w:rPr>
          <w:b/>
          <w:bCs/>
          <w:noProof/>
          <w:lang w:val="sr-Cyrl-CS"/>
        </w:rPr>
      </w:pPr>
      <w:r>
        <w:rPr>
          <w:noProof/>
          <w:lang w:val="sr-Cyrl-CS"/>
        </w:rPr>
        <w:t>НАЦРТ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ЗАКОНА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О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ИЗМЈЕНИ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И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ДОПУНИ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ЗАКОНА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О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ПУТЕВИМА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БРЧКО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ДИСТРИКТА</w:t>
      </w:r>
      <w:r w:rsidR="00D67619" w:rsidRPr="00D470B4">
        <w:rPr>
          <w:noProof/>
          <w:lang w:val="sr-Cyrl-CS"/>
        </w:rPr>
        <w:t xml:space="preserve"> </w:t>
      </w:r>
      <w:r>
        <w:rPr>
          <w:noProof/>
          <w:lang w:val="sr-Cyrl-CS"/>
        </w:rPr>
        <w:t>БИХ</w:t>
      </w:r>
      <w:r w:rsidR="00D67619" w:rsidRPr="00D470B4">
        <w:rPr>
          <w:b/>
          <w:bCs/>
          <w:noProof/>
          <w:lang w:val="sr-Cyrl-CS"/>
        </w:rPr>
        <w:t xml:space="preserve"> </w:t>
      </w:r>
      <w:r>
        <w:rPr>
          <w:noProof/>
          <w:szCs w:val="24"/>
          <w:lang w:val="sr-Cyrl-CS"/>
        </w:rPr>
        <w:t>ЈЕ</w:t>
      </w:r>
      <w:r w:rsidR="00D144A0" w:rsidRPr="00D470B4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У</w:t>
      </w:r>
      <w:r w:rsidR="0051047C" w:rsidRPr="00D470B4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СКЛАДУ</w:t>
      </w:r>
      <w:r w:rsidR="0051047C" w:rsidRPr="00D470B4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СА</w:t>
      </w:r>
      <w:r w:rsidR="0051047C" w:rsidRPr="00D470B4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СТАТУТОМ</w:t>
      </w:r>
      <w:r w:rsidR="0051047C" w:rsidRPr="00D470B4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БРЧКО</w:t>
      </w:r>
      <w:r w:rsidR="0051047C" w:rsidRPr="00D470B4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ДИСТРИКТА</w:t>
      </w:r>
      <w:r w:rsidR="0051047C" w:rsidRPr="00D470B4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БИХ</w:t>
      </w:r>
      <w:r w:rsidR="0051047C" w:rsidRPr="00D470B4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И</w:t>
      </w:r>
      <w:r w:rsidR="0051047C" w:rsidRPr="00D470B4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ЗАКОНИМА</w:t>
      </w:r>
      <w:r w:rsidR="0051047C" w:rsidRPr="00D470B4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БРЧКО</w:t>
      </w:r>
      <w:r w:rsidR="0051047C" w:rsidRPr="00D470B4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ДИСТРИКТА</w:t>
      </w:r>
      <w:r w:rsidR="0051047C" w:rsidRPr="00D470B4">
        <w:rPr>
          <w:noProof/>
          <w:szCs w:val="24"/>
          <w:lang w:val="sr-Cyrl-CS"/>
        </w:rPr>
        <w:t xml:space="preserve"> </w:t>
      </w:r>
      <w:r>
        <w:rPr>
          <w:noProof/>
          <w:szCs w:val="24"/>
          <w:lang w:val="sr-Cyrl-CS"/>
        </w:rPr>
        <w:t>БИХ</w:t>
      </w:r>
      <w:r w:rsidR="0051047C" w:rsidRPr="00D470B4">
        <w:rPr>
          <w:noProof/>
          <w:szCs w:val="24"/>
          <w:lang w:val="sr-Cyrl-CS"/>
        </w:rPr>
        <w:t>.</w:t>
      </w:r>
    </w:p>
    <w:p w:rsidR="00C714FE" w:rsidRPr="00D470B4" w:rsidRDefault="00C714FE" w:rsidP="00890AFA">
      <w:pPr>
        <w:rPr>
          <w:noProof/>
          <w:szCs w:val="24"/>
          <w:lang w:val="sr-Cyrl-CS"/>
        </w:rPr>
      </w:pPr>
    </w:p>
    <w:p w:rsidR="00C714FE" w:rsidRPr="00D470B4" w:rsidRDefault="00C714FE" w:rsidP="00890AFA">
      <w:pPr>
        <w:rPr>
          <w:noProof/>
          <w:szCs w:val="24"/>
          <w:lang w:val="sr-Cyrl-CS"/>
        </w:rPr>
      </w:pPr>
    </w:p>
    <w:p w:rsidR="00D144A0" w:rsidRPr="00D470B4" w:rsidRDefault="00D144A0" w:rsidP="00890AFA">
      <w:pPr>
        <w:rPr>
          <w:noProof/>
          <w:szCs w:val="24"/>
          <w:lang w:val="sr-Cyrl-CS"/>
        </w:rPr>
      </w:pPr>
    </w:p>
    <w:p w:rsidR="00D144A0" w:rsidRPr="00D470B4" w:rsidRDefault="00D144A0" w:rsidP="00890AFA">
      <w:pPr>
        <w:rPr>
          <w:noProof/>
          <w:szCs w:val="24"/>
          <w:lang w:val="sr-Cyrl-CS"/>
        </w:rPr>
      </w:pPr>
    </w:p>
    <w:p w:rsidR="00C714FE" w:rsidRPr="00D470B4" w:rsidRDefault="00C714FE" w:rsidP="00890AFA">
      <w:pPr>
        <w:rPr>
          <w:noProof/>
          <w:szCs w:val="24"/>
          <w:lang w:val="sr-Cyrl-CS"/>
        </w:rPr>
      </w:pPr>
    </w:p>
    <w:p w:rsidR="00C714FE" w:rsidRPr="00D470B4" w:rsidRDefault="00C714FE" w:rsidP="00890AFA">
      <w:pPr>
        <w:rPr>
          <w:noProof/>
          <w:szCs w:val="24"/>
          <w:lang w:val="sr-Cyrl-CS"/>
        </w:rPr>
      </w:pPr>
    </w:p>
    <w:p w:rsidR="00947A6E" w:rsidRPr="00D470B4" w:rsidRDefault="002270A3" w:rsidP="002270A3">
      <w:pPr>
        <w:pStyle w:val="Naslov3"/>
        <w:jc w:val="center"/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</w:pPr>
      <w:r w:rsidRPr="00D470B4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                                                        </w:t>
      </w:r>
      <w:r w:rsidR="00106276" w:rsidRPr="00D470B4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                  </w:t>
      </w:r>
      <w:r w:rsidR="00EC39B4" w:rsidRPr="00D470B4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  </w:t>
      </w:r>
      <w:r w:rsidR="00D5190F" w:rsidRPr="00D470B4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 </w:t>
      </w:r>
      <w:r w:rsidR="00890AFA" w:rsidRPr="00D470B4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</w:t>
      </w:r>
      <w:r w:rsidRPr="00D470B4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</w:t>
      </w:r>
      <w:r w:rsidR="000F3341" w:rsidRPr="00D470B4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</w:t>
      </w:r>
      <w:r w:rsidRPr="00D470B4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</w:t>
      </w:r>
      <w:r w:rsidR="00D470B4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>ПРЕДСЈЕДАВАЈУЋИ</w:t>
      </w:r>
      <w:r w:rsidR="00947A6E" w:rsidRPr="00D470B4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 xml:space="preserve"> </w:t>
      </w:r>
      <w:r w:rsidR="00D470B4">
        <w:rPr>
          <w:rFonts w:ascii="Times New Roman" w:hAnsi="Times New Roman" w:cs="Times New Roman"/>
          <w:bCs w:val="0"/>
          <w:noProof/>
          <w:sz w:val="24"/>
          <w:szCs w:val="24"/>
          <w:lang w:val="sr-Cyrl-CS"/>
        </w:rPr>
        <w:t>КОМИСИЈЕ</w:t>
      </w:r>
    </w:p>
    <w:p w:rsidR="00890AFA" w:rsidRPr="00D470B4" w:rsidRDefault="00FB236C" w:rsidP="00FB236C">
      <w:pPr>
        <w:jc w:val="center"/>
        <w:rPr>
          <w:b/>
          <w:noProof/>
          <w:szCs w:val="24"/>
          <w:lang w:val="sr-Cyrl-CS"/>
        </w:rPr>
      </w:pPr>
      <w:r w:rsidRPr="00D470B4">
        <w:rPr>
          <w:b/>
          <w:noProof/>
          <w:szCs w:val="24"/>
          <w:lang w:val="sr-Cyrl-CS"/>
        </w:rPr>
        <w:t xml:space="preserve">                                                                             </w:t>
      </w:r>
      <w:r w:rsidR="00106276" w:rsidRPr="00D470B4">
        <w:rPr>
          <w:b/>
          <w:noProof/>
          <w:szCs w:val="24"/>
          <w:lang w:val="sr-Cyrl-CS"/>
        </w:rPr>
        <w:t xml:space="preserve">                            </w:t>
      </w:r>
      <w:r w:rsidRPr="00D470B4">
        <w:rPr>
          <w:b/>
          <w:noProof/>
          <w:szCs w:val="24"/>
          <w:lang w:val="sr-Cyrl-CS"/>
        </w:rPr>
        <w:t xml:space="preserve">    </w:t>
      </w:r>
      <w:r w:rsidR="00D470B4">
        <w:rPr>
          <w:b/>
          <w:noProof/>
          <w:szCs w:val="24"/>
          <w:lang w:val="sr-Cyrl-CS"/>
        </w:rPr>
        <w:t>Љубиша</w:t>
      </w:r>
      <w:r w:rsidR="00DC016F" w:rsidRPr="00D470B4">
        <w:rPr>
          <w:b/>
          <w:noProof/>
          <w:szCs w:val="24"/>
          <w:lang w:val="sr-Cyrl-CS"/>
        </w:rPr>
        <w:t xml:space="preserve"> </w:t>
      </w:r>
      <w:r w:rsidR="00D470B4">
        <w:rPr>
          <w:b/>
          <w:noProof/>
          <w:szCs w:val="24"/>
          <w:lang w:val="sr-Cyrl-CS"/>
        </w:rPr>
        <w:t>Лукић</w:t>
      </w:r>
      <w:r w:rsidR="00DC016F" w:rsidRPr="00D470B4">
        <w:rPr>
          <w:b/>
          <w:noProof/>
          <w:szCs w:val="24"/>
          <w:lang w:val="sr-Cyrl-CS"/>
        </w:rPr>
        <w:t xml:space="preserve">, </w:t>
      </w:r>
      <w:r w:rsidR="00D470B4">
        <w:rPr>
          <w:b/>
          <w:noProof/>
          <w:szCs w:val="24"/>
          <w:lang w:val="sr-Cyrl-CS"/>
        </w:rPr>
        <w:t>с</w:t>
      </w:r>
      <w:r w:rsidR="00F77A50" w:rsidRPr="00D470B4">
        <w:rPr>
          <w:b/>
          <w:noProof/>
          <w:szCs w:val="24"/>
          <w:lang w:val="sr-Cyrl-CS"/>
        </w:rPr>
        <w:t>.</w:t>
      </w:r>
      <w:r w:rsidR="00D470B4">
        <w:rPr>
          <w:b/>
          <w:noProof/>
          <w:szCs w:val="24"/>
          <w:lang w:val="sr-Cyrl-CS"/>
        </w:rPr>
        <w:t>р</w:t>
      </w:r>
      <w:r w:rsidR="00890AFA" w:rsidRPr="00D470B4">
        <w:rPr>
          <w:b/>
          <w:noProof/>
          <w:szCs w:val="24"/>
          <w:lang w:val="sr-Cyrl-CS"/>
        </w:rPr>
        <w:t>.</w:t>
      </w:r>
    </w:p>
    <w:sectPr w:rsidR="00890AFA" w:rsidRPr="00D470B4">
      <w:footerReference w:type="even" r:id="rId7"/>
      <w:headerReference w:type="first" r:id="rId8"/>
      <w:footerReference w:type="first" r:id="rId9"/>
      <w:pgSz w:w="11906" w:h="16838" w:code="9"/>
      <w:pgMar w:top="1134" w:right="907" w:bottom="1134" w:left="1310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6A34" w:rsidRDefault="00276A34">
      <w:r>
        <w:separator/>
      </w:r>
    </w:p>
  </w:endnote>
  <w:endnote w:type="continuationSeparator" w:id="0">
    <w:p w:rsidR="00276A34" w:rsidRDefault="00276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786191" w:rsidRDefault="0078619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jc w:val="both"/>
      <w:rPr>
        <w:szCs w:val="18"/>
        <w:lang w:val="hr-B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6A34" w:rsidRDefault="00276A34">
      <w:r>
        <w:separator/>
      </w:r>
    </w:p>
  </w:footnote>
  <w:footnote w:type="continuationSeparator" w:id="0">
    <w:p w:rsidR="00276A34" w:rsidRDefault="00276A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00" w:firstRow="0" w:lastRow="0" w:firstColumn="0" w:lastColumn="0" w:noHBand="1" w:noVBand="1"/>
    </w:tblPr>
    <w:tblGrid>
      <w:gridCol w:w="3969"/>
      <w:gridCol w:w="567"/>
      <w:gridCol w:w="993"/>
      <w:gridCol w:w="3933"/>
    </w:tblGrid>
    <w:tr w:rsidR="00786191">
      <w:trPr>
        <w:cantSplit/>
        <w:trHeight w:val="284"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ru-RU"/>
            </w:rPr>
          </w:pPr>
          <w:r>
            <w:rPr>
              <w:rFonts w:ascii="Calibri" w:hAnsi="Calibri"/>
              <w:position w:val="14"/>
              <w:szCs w:val="24"/>
              <w:lang w:val="ru-RU"/>
            </w:rPr>
            <w:t>BO</w:t>
          </w:r>
          <w:r>
            <w:rPr>
              <w:rFonts w:ascii="Calibri" w:hAnsi="Calibri"/>
              <w:position w:val="14"/>
              <w:szCs w:val="24"/>
            </w:rPr>
            <w:t>S</w:t>
          </w:r>
          <w:r>
            <w:rPr>
              <w:rFonts w:ascii="Calibri" w:hAnsi="Calibri"/>
              <w:position w:val="14"/>
              <w:szCs w:val="24"/>
              <w:lang w:val="ru-RU"/>
            </w:rPr>
            <w:t>NA I HERCEGOVINA</w:t>
          </w:r>
        </w:p>
      </w:tc>
      <w:tc>
        <w:tcPr>
          <w:tcW w:w="1560" w:type="dxa"/>
          <w:gridSpan w:val="2"/>
          <w:vMerge w:val="restart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object w:dxaOrig="833" w:dyaOrig="94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6.5pt;height:50.25pt" o:ole="" o:borderbottomcolor="this" fillcolor="window">
                <v:imagedata r:id="rId1" o:title=""/>
              </v:shape>
              <o:OLEObject Type="Embed" ProgID="CorelDraw.Graphic.10" ShapeID="_x0000_i1025" DrawAspect="Content" ObjectID="_1747559015" r:id="rId2"/>
            </w:object>
          </w: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БОСНА И ХЕРЦЕГОВИНА</w:t>
          </w:r>
        </w:p>
      </w:tc>
    </w:tr>
    <w:tr w:rsidR="00786191">
      <w:trPr>
        <w:cantSplit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hr-BA"/>
            </w:rPr>
          </w:pPr>
          <w:r>
            <w:rPr>
              <w:rFonts w:ascii="Calibri" w:hAnsi="Calibri"/>
              <w:position w:val="14"/>
              <w:szCs w:val="24"/>
              <w:lang w:val="hr-BA"/>
            </w:rPr>
            <w:t>Brčko distrikt BiH</w:t>
          </w:r>
        </w:p>
      </w:tc>
      <w:tc>
        <w:tcPr>
          <w:tcW w:w="1560" w:type="dxa"/>
          <w:gridSpan w:val="2"/>
          <w:vMerge/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Брчко дистрикт БиХ</w:t>
          </w:r>
        </w:p>
      </w:tc>
    </w:tr>
    <w:tr w:rsidR="00786191">
      <w:trPr>
        <w:cantSplit/>
        <w:trHeight w:val="470"/>
      </w:trPr>
      <w:tc>
        <w:tcPr>
          <w:tcW w:w="3969" w:type="dxa"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  <w:t>SKUPŠTINA</w:t>
          </w:r>
        </w:p>
        <w:p w:rsidR="00786191" w:rsidRDefault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/>
              <w:iCs/>
              <w:position w:val="14"/>
              <w:szCs w:val="24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ZAKONODAVNO POVJERENSTVO</w:t>
          </w:r>
          <w:r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 xml:space="preserve"> ZAKONODAVNA </w:t>
          </w: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KOMISIJA</w:t>
          </w:r>
          <w:r w:rsidR="00786191">
            <w:rPr>
              <w:rFonts w:ascii="Calibri" w:hAnsi="Calibri"/>
              <w:b/>
              <w:bCs/>
              <w:i/>
              <w:iCs/>
              <w:position w:val="14"/>
              <w:szCs w:val="24"/>
              <w:lang w:val="ru-RU"/>
            </w:rPr>
            <w:t xml:space="preserve"> </w:t>
          </w:r>
        </w:p>
      </w:tc>
      <w:tc>
        <w:tcPr>
          <w:tcW w:w="1560" w:type="dxa"/>
          <w:gridSpan w:val="2"/>
          <w:vMerge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  <w:tcBorders>
            <w:bottom w:val="single" w:sz="4" w:space="0" w:color="auto"/>
          </w:tcBorders>
        </w:tcPr>
        <w:p w:rsidR="00786191" w:rsidRDefault="00786191" w:rsidP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  <w:t>СКУПШТИНА</w:t>
          </w:r>
        </w:p>
        <w:p w:rsidR="00786191" w:rsidRDefault="00EF16A0" w:rsidP="00EF16A0">
          <w:pPr>
            <w:pStyle w:val="Obinouvueno"/>
            <w:ind w:left="0"/>
            <w:jc w:val="center"/>
            <w:rPr>
              <w:rFonts w:ascii="Calibri" w:hAnsi="Calibri"/>
              <w:szCs w:val="24"/>
              <w:lang w:val="bs-Cyrl-BA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ru-RU"/>
            </w:rPr>
            <w:t>ЗАКОНОДАВНА КОМИСИЈА</w:t>
          </w:r>
        </w:p>
      </w:tc>
    </w:tr>
    <w:tr w:rsidR="00786191">
      <w:trPr>
        <w:trHeight w:val="210"/>
      </w:trPr>
      <w:tc>
        <w:tcPr>
          <w:tcW w:w="453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left"/>
            <w:rPr>
              <w:rFonts w:ascii="Calibri" w:hAnsi="Calibri"/>
              <w:sz w:val="16"/>
              <w:lang w:val="ru-RU"/>
            </w:rPr>
          </w:pPr>
          <w:r>
            <w:rPr>
              <w:rFonts w:ascii="Calibri" w:hAnsi="Calibri"/>
              <w:i/>
              <w:sz w:val="12"/>
            </w:rPr>
            <w:t>Mladena Maglova 2, 76100 Brčko distrikt BiH, telefon i faks: 049/215-516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</w:t>
          </w:r>
          <w:r>
            <w:rPr>
              <w:rFonts w:ascii="Calibri" w:hAnsi="Calibri"/>
              <w:i/>
              <w:sz w:val="12"/>
              <w:lang w:val="hr-BA"/>
            </w:rPr>
            <w:t xml:space="preserve">   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 </w:t>
          </w:r>
        </w:p>
      </w:tc>
      <w:tc>
        <w:tcPr>
          <w:tcW w:w="492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right"/>
            <w:rPr>
              <w:rFonts w:ascii="Calibri" w:hAnsi="Calibri"/>
              <w:b/>
              <w:bCs/>
              <w:i/>
              <w:iCs/>
              <w:position w:val="14"/>
              <w:sz w:val="12"/>
              <w:szCs w:val="12"/>
              <w:lang w:val="hr-BA"/>
            </w:rPr>
          </w:pPr>
          <w:r>
            <w:rPr>
              <w:rFonts w:ascii="Calibri" w:hAnsi="Calibri"/>
              <w:i/>
              <w:sz w:val="12"/>
              <w:szCs w:val="12"/>
              <w:lang w:val="bs-Cyrl-BA"/>
            </w:rPr>
            <w:t>Младена Маглова 2, 76100 Брчко дистрикт БиХ, тел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.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 xml:space="preserve"> и факс: 049/215-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5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>1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6</w:t>
          </w:r>
        </w:p>
      </w:tc>
    </w:tr>
  </w:tbl>
  <w:p w:rsidR="00786191" w:rsidRDefault="00786191">
    <w:pPr>
      <w:pStyle w:val="Obinouvueno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67415"/>
    <w:multiLevelType w:val="hybridMultilevel"/>
    <w:tmpl w:val="E2E61568"/>
    <w:lvl w:ilvl="0" w:tplc="AF6A02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872C1"/>
    <w:multiLevelType w:val="hybridMultilevel"/>
    <w:tmpl w:val="2A30FB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26C636C"/>
    <w:multiLevelType w:val="hybridMultilevel"/>
    <w:tmpl w:val="B3BA6C58"/>
    <w:lvl w:ilvl="0" w:tplc="D5FCE07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740B"/>
    <w:multiLevelType w:val="hybridMultilevel"/>
    <w:tmpl w:val="33EE81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305" w:hanging="360"/>
      </w:pPr>
    </w:lvl>
    <w:lvl w:ilvl="2" w:tplc="041A001B" w:tentative="1">
      <w:start w:val="1"/>
      <w:numFmt w:val="lowerRoman"/>
      <w:lvlText w:val="%3."/>
      <w:lvlJc w:val="right"/>
      <w:pPr>
        <w:ind w:left="4025" w:hanging="180"/>
      </w:pPr>
    </w:lvl>
    <w:lvl w:ilvl="3" w:tplc="041A000F" w:tentative="1">
      <w:start w:val="1"/>
      <w:numFmt w:val="decimal"/>
      <w:lvlText w:val="%4."/>
      <w:lvlJc w:val="left"/>
      <w:pPr>
        <w:ind w:left="4745" w:hanging="360"/>
      </w:pPr>
    </w:lvl>
    <w:lvl w:ilvl="4" w:tplc="041A0019" w:tentative="1">
      <w:start w:val="1"/>
      <w:numFmt w:val="lowerLetter"/>
      <w:lvlText w:val="%5."/>
      <w:lvlJc w:val="left"/>
      <w:pPr>
        <w:ind w:left="5465" w:hanging="360"/>
      </w:pPr>
    </w:lvl>
    <w:lvl w:ilvl="5" w:tplc="041A001B" w:tentative="1">
      <w:start w:val="1"/>
      <w:numFmt w:val="lowerRoman"/>
      <w:lvlText w:val="%6."/>
      <w:lvlJc w:val="right"/>
      <w:pPr>
        <w:ind w:left="6185" w:hanging="180"/>
      </w:pPr>
    </w:lvl>
    <w:lvl w:ilvl="6" w:tplc="041A000F" w:tentative="1">
      <w:start w:val="1"/>
      <w:numFmt w:val="decimal"/>
      <w:lvlText w:val="%7."/>
      <w:lvlJc w:val="left"/>
      <w:pPr>
        <w:ind w:left="6905" w:hanging="360"/>
      </w:pPr>
    </w:lvl>
    <w:lvl w:ilvl="7" w:tplc="041A0019" w:tentative="1">
      <w:start w:val="1"/>
      <w:numFmt w:val="lowerLetter"/>
      <w:lvlText w:val="%8."/>
      <w:lvlJc w:val="left"/>
      <w:pPr>
        <w:ind w:left="7625" w:hanging="360"/>
      </w:pPr>
    </w:lvl>
    <w:lvl w:ilvl="8" w:tplc="041A001B" w:tentative="1">
      <w:start w:val="1"/>
      <w:numFmt w:val="lowerRoman"/>
      <w:lvlText w:val="%9."/>
      <w:lvlJc w:val="right"/>
      <w:pPr>
        <w:ind w:left="8345" w:hanging="180"/>
      </w:pPr>
    </w:lvl>
  </w:abstractNum>
  <w:abstractNum w:abstractNumId="4">
    <w:nsid w:val="20A80E0D"/>
    <w:multiLevelType w:val="hybridMultilevel"/>
    <w:tmpl w:val="8CB0D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C3D64"/>
    <w:multiLevelType w:val="hybridMultilevel"/>
    <w:tmpl w:val="A8623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A0660"/>
    <w:multiLevelType w:val="hybridMultilevel"/>
    <w:tmpl w:val="79564E38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023C6"/>
    <w:multiLevelType w:val="hybridMultilevel"/>
    <w:tmpl w:val="3BB60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965F13"/>
    <w:multiLevelType w:val="hybridMultilevel"/>
    <w:tmpl w:val="2D30F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C167C1"/>
    <w:multiLevelType w:val="hybridMultilevel"/>
    <w:tmpl w:val="5B6A4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A443EF"/>
    <w:multiLevelType w:val="hybridMultilevel"/>
    <w:tmpl w:val="B6FEA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72248D"/>
    <w:multiLevelType w:val="hybridMultilevel"/>
    <w:tmpl w:val="CA8CF948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566" w:hanging="360"/>
      </w:pPr>
    </w:lvl>
    <w:lvl w:ilvl="2" w:tplc="041A001B" w:tentative="1">
      <w:start w:val="1"/>
      <w:numFmt w:val="lowerRoman"/>
      <w:lvlText w:val="%3."/>
      <w:lvlJc w:val="right"/>
      <w:pPr>
        <w:ind w:left="4286" w:hanging="180"/>
      </w:pPr>
    </w:lvl>
    <w:lvl w:ilvl="3" w:tplc="041A000F" w:tentative="1">
      <w:start w:val="1"/>
      <w:numFmt w:val="decimal"/>
      <w:lvlText w:val="%4."/>
      <w:lvlJc w:val="left"/>
      <w:pPr>
        <w:ind w:left="5006" w:hanging="360"/>
      </w:pPr>
    </w:lvl>
    <w:lvl w:ilvl="4" w:tplc="041A0019" w:tentative="1">
      <w:start w:val="1"/>
      <w:numFmt w:val="lowerLetter"/>
      <w:lvlText w:val="%5."/>
      <w:lvlJc w:val="left"/>
      <w:pPr>
        <w:ind w:left="5726" w:hanging="360"/>
      </w:pPr>
    </w:lvl>
    <w:lvl w:ilvl="5" w:tplc="041A001B" w:tentative="1">
      <w:start w:val="1"/>
      <w:numFmt w:val="lowerRoman"/>
      <w:lvlText w:val="%6."/>
      <w:lvlJc w:val="right"/>
      <w:pPr>
        <w:ind w:left="6446" w:hanging="180"/>
      </w:pPr>
    </w:lvl>
    <w:lvl w:ilvl="6" w:tplc="041A000F" w:tentative="1">
      <w:start w:val="1"/>
      <w:numFmt w:val="decimal"/>
      <w:lvlText w:val="%7."/>
      <w:lvlJc w:val="left"/>
      <w:pPr>
        <w:ind w:left="7166" w:hanging="360"/>
      </w:pPr>
    </w:lvl>
    <w:lvl w:ilvl="7" w:tplc="041A0019" w:tentative="1">
      <w:start w:val="1"/>
      <w:numFmt w:val="lowerLetter"/>
      <w:lvlText w:val="%8."/>
      <w:lvlJc w:val="left"/>
      <w:pPr>
        <w:ind w:left="7886" w:hanging="360"/>
      </w:pPr>
    </w:lvl>
    <w:lvl w:ilvl="8" w:tplc="041A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2">
    <w:nsid w:val="5743730C"/>
    <w:multiLevelType w:val="hybridMultilevel"/>
    <w:tmpl w:val="AC5CE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633847"/>
    <w:multiLevelType w:val="hybridMultilevel"/>
    <w:tmpl w:val="835012C2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566" w:hanging="360"/>
      </w:pPr>
    </w:lvl>
    <w:lvl w:ilvl="2" w:tplc="041A001B" w:tentative="1">
      <w:start w:val="1"/>
      <w:numFmt w:val="lowerRoman"/>
      <w:lvlText w:val="%3."/>
      <w:lvlJc w:val="right"/>
      <w:pPr>
        <w:ind w:left="4286" w:hanging="180"/>
      </w:pPr>
    </w:lvl>
    <w:lvl w:ilvl="3" w:tplc="041A000F" w:tentative="1">
      <w:start w:val="1"/>
      <w:numFmt w:val="decimal"/>
      <w:lvlText w:val="%4."/>
      <w:lvlJc w:val="left"/>
      <w:pPr>
        <w:ind w:left="5006" w:hanging="360"/>
      </w:pPr>
    </w:lvl>
    <w:lvl w:ilvl="4" w:tplc="041A0019" w:tentative="1">
      <w:start w:val="1"/>
      <w:numFmt w:val="lowerLetter"/>
      <w:lvlText w:val="%5."/>
      <w:lvlJc w:val="left"/>
      <w:pPr>
        <w:ind w:left="5726" w:hanging="360"/>
      </w:pPr>
    </w:lvl>
    <w:lvl w:ilvl="5" w:tplc="041A001B" w:tentative="1">
      <w:start w:val="1"/>
      <w:numFmt w:val="lowerRoman"/>
      <w:lvlText w:val="%6."/>
      <w:lvlJc w:val="right"/>
      <w:pPr>
        <w:ind w:left="6446" w:hanging="180"/>
      </w:pPr>
    </w:lvl>
    <w:lvl w:ilvl="6" w:tplc="041A000F" w:tentative="1">
      <w:start w:val="1"/>
      <w:numFmt w:val="decimal"/>
      <w:lvlText w:val="%7."/>
      <w:lvlJc w:val="left"/>
      <w:pPr>
        <w:ind w:left="7166" w:hanging="360"/>
      </w:pPr>
    </w:lvl>
    <w:lvl w:ilvl="7" w:tplc="041A0019" w:tentative="1">
      <w:start w:val="1"/>
      <w:numFmt w:val="lowerLetter"/>
      <w:lvlText w:val="%8."/>
      <w:lvlJc w:val="left"/>
      <w:pPr>
        <w:ind w:left="7886" w:hanging="360"/>
      </w:pPr>
    </w:lvl>
    <w:lvl w:ilvl="8" w:tplc="041A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4">
    <w:nsid w:val="66884E77"/>
    <w:multiLevelType w:val="hybridMultilevel"/>
    <w:tmpl w:val="DB5E4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F342C8"/>
    <w:multiLevelType w:val="hybridMultilevel"/>
    <w:tmpl w:val="7206EEFA"/>
    <w:lvl w:ilvl="0" w:tplc="9CB453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E5335A"/>
    <w:multiLevelType w:val="hybridMultilevel"/>
    <w:tmpl w:val="8A3A4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2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15"/>
  </w:num>
  <w:num w:numId="12">
    <w:abstractNumId w:val="5"/>
  </w:num>
  <w:num w:numId="13">
    <w:abstractNumId w:val="7"/>
  </w:num>
  <w:num w:numId="14">
    <w:abstractNumId w:val="0"/>
  </w:num>
  <w:num w:numId="15">
    <w:abstractNumId w:val="16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"/>
  </w:num>
  <w:num w:numId="1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A6E"/>
    <w:rsid w:val="00002E54"/>
    <w:rsid w:val="00004F2C"/>
    <w:rsid w:val="0002293B"/>
    <w:rsid w:val="0002409E"/>
    <w:rsid w:val="00030507"/>
    <w:rsid w:val="00030A70"/>
    <w:rsid w:val="00041383"/>
    <w:rsid w:val="0005028C"/>
    <w:rsid w:val="00076A34"/>
    <w:rsid w:val="0008497E"/>
    <w:rsid w:val="00084F8B"/>
    <w:rsid w:val="00096009"/>
    <w:rsid w:val="000A0AAB"/>
    <w:rsid w:val="000A1676"/>
    <w:rsid w:val="000A53F1"/>
    <w:rsid w:val="000E03CC"/>
    <w:rsid w:val="000F3341"/>
    <w:rsid w:val="00100404"/>
    <w:rsid w:val="00106276"/>
    <w:rsid w:val="00112194"/>
    <w:rsid w:val="0012474D"/>
    <w:rsid w:val="0013579C"/>
    <w:rsid w:val="00137B22"/>
    <w:rsid w:val="00140FA3"/>
    <w:rsid w:val="0014417B"/>
    <w:rsid w:val="00170F2D"/>
    <w:rsid w:val="001719E6"/>
    <w:rsid w:val="001735ED"/>
    <w:rsid w:val="00186779"/>
    <w:rsid w:val="001933FB"/>
    <w:rsid w:val="001934A5"/>
    <w:rsid w:val="001938C4"/>
    <w:rsid w:val="001B0785"/>
    <w:rsid w:val="001B1568"/>
    <w:rsid w:val="001D1325"/>
    <w:rsid w:val="001D1DF6"/>
    <w:rsid w:val="0020018F"/>
    <w:rsid w:val="00215B17"/>
    <w:rsid w:val="002216CE"/>
    <w:rsid w:val="00226C40"/>
    <w:rsid w:val="002270A3"/>
    <w:rsid w:val="002440AD"/>
    <w:rsid w:val="00246406"/>
    <w:rsid w:val="00246F1D"/>
    <w:rsid w:val="002630DD"/>
    <w:rsid w:val="00264130"/>
    <w:rsid w:val="0027232E"/>
    <w:rsid w:val="00273EC9"/>
    <w:rsid w:val="00276A34"/>
    <w:rsid w:val="00286040"/>
    <w:rsid w:val="00286AEE"/>
    <w:rsid w:val="00287A82"/>
    <w:rsid w:val="002C5C3A"/>
    <w:rsid w:val="002D2276"/>
    <w:rsid w:val="002E0B2E"/>
    <w:rsid w:val="002F3E9A"/>
    <w:rsid w:val="002F7D76"/>
    <w:rsid w:val="00310DBC"/>
    <w:rsid w:val="00324827"/>
    <w:rsid w:val="0035237C"/>
    <w:rsid w:val="00360D60"/>
    <w:rsid w:val="003776D2"/>
    <w:rsid w:val="0038161F"/>
    <w:rsid w:val="00382B39"/>
    <w:rsid w:val="003932F1"/>
    <w:rsid w:val="0039579B"/>
    <w:rsid w:val="003B4F8F"/>
    <w:rsid w:val="003B5A28"/>
    <w:rsid w:val="003C564F"/>
    <w:rsid w:val="003C6A91"/>
    <w:rsid w:val="003E6916"/>
    <w:rsid w:val="00404BAB"/>
    <w:rsid w:val="004061C7"/>
    <w:rsid w:val="00431737"/>
    <w:rsid w:val="00431E22"/>
    <w:rsid w:val="004323E4"/>
    <w:rsid w:val="00435C84"/>
    <w:rsid w:val="0043782F"/>
    <w:rsid w:val="004441FD"/>
    <w:rsid w:val="00445897"/>
    <w:rsid w:val="0044716E"/>
    <w:rsid w:val="0044735E"/>
    <w:rsid w:val="0044792E"/>
    <w:rsid w:val="004625F5"/>
    <w:rsid w:val="0046675C"/>
    <w:rsid w:val="00477906"/>
    <w:rsid w:val="004805A3"/>
    <w:rsid w:val="00485FA8"/>
    <w:rsid w:val="00494C3D"/>
    <w:rsid w:val="004A2782"/>
    <w:rsid w:val="004A37F1"/>
    <w:rsid w:val="004B501F"/>
    <w:rsid w:val="004C0D59"/>
    <w:rsid w:val="004C1A3D"/>
    <w:rsid w:val="004D4273"/>
    <w:rsid w:val="004F097D"/>
    <w:rsid w:val="004F5277"/>
    <w:rsid w:val="00500556"/>
    <w:rsid w:val="0051047C"/>
    <w:rsid w:val="005131A1"/>
    <w:rsid w:val="00515290"/>
    <w:rsid w:val="005334B8"/>
    <w:rsid w:val="00534B6E"/>
    <w:rsid w:val="005351CD"/>
    <w:rsid w:val="00542397"/>
    <w:rsid w:val="005826F9"/>
    <w:rsid w:val="00591279"/>
    <w:rsid w:val="00593563"/>
    <w:rsid w:val="00594B6B"/>
    <w:rsid w:val="005A062D"/>
    <w:rsid w:val="005A1B8F"/>
    <w:rsid w:val="005A3F1E"/>
    <w:rsid w:val="005B1532"/>
    <w:rsid w:val="005C2737"/>
    <w:rsid w:val="005C549B"/>
    <w:rsid w:val="005C7595"/>
    <w:rsid w:val="005D3F2C"/>
    <w:rsid w:val="005E60A3"/>
    <w:rsid w:val="005F0CD2"/>
    <w:rsid w:val="005F4129"/>
    <w:rsid w:val="00603E2B"/>
    <w:rsid w:val="00614B05"/>
    <w:rsid w:val="006232CF"/>
    <w:rsid w:val="00625CE2"/>
    <w:rsid w:val="00633A17"/>
    <w:rsid w:val="0063489A"/>
    <w:rsid w:val="00641730"/>
    <w:rsid w:val="00641C61"/>
    <w:rsid w:val="006457DB"/>
    <w:rsid w:val="00645B0D"/>
    <w:rsid w:val="006541D3"/>
    <w:rsid w:val="006545D2"/>
    <w:rsid w:val="00654B34"/>
    <w:rsid w:val="00660C6E"/>
    <w:rsid w:val="006750CC"/>
    <w:rsid w:val="00676780"/>
    <w:rsid w:val="006829F2"/>
    <w:rsid w:val="00684192"/>
    <w:rsid w:val="00697A18"/>
    <w:rsid w:val="006A0591"/>
    <w:rsid w:val="006B1F9D"/>
    <w:rsid w:val="006B2709"/>
    <w:rsid w:val="006B67D5"/>
    <w:rsid w:val="006C3CF2"/>
    <w:rsid w:val="006C3D3C"/>
    <w:rsid w:val="006C7D23"/>
    <w:rsid w:val="006D6FDF"/>
    <w:rsid w:val="006E4A2B"/>
    <w:rsid w:val="006E7F09"/>
    <w:rsid w:val="006F03FE"/>
    <w:rsid w:val="00703AEF"/>
    <w:rsid w:val="00705EA8"/>
    <w:rsid w:val="007116B9"/>
    <w:rsid w:val="00715591"/>
    <w:rsid w:val="00744695"/>
    <w:rsid w:val="00746FA3"/>
    <w:rsid w:val="007503E7"/>
    <w:rsid w:val="007572A0"/>
    <w:rsid w:val="00766E47"/>
    <w:rsid w:val="00775E57"/>
    <w:rsid w:val="00786191"/>
    <w:rsid w:val="007928C8"/>
    <w:rsid w:val="00795A73"/>
    <w:rsid w:val="00796B6F"/>
    <w:rsid w:val="007B05A3"/>
    <w:rsid w:val="007B17DA"/>
    <w:rsid w:val="007C00B9"/>
    <w:rsid w:val="007D32AE"/>
    <w:rsid w:val="007D50AC"/>
    <w:rsid w:val="007D7ABE"/>
    <w:rsid w:val="007F062E"/>
    <w:rsid w:val="00825CA1"/>
    <w:rsid w:val="008335B2"/>
    <w:rsid w:val="008425FF"/>
    <w:rsid w:val="00844A09"/>
    <w:rsid w:val="00854CBC"/>
    <w:rsid w:val="008709CF"/>
    <w:rsid w:val="00871E19"/>
    <w:rsid w:val="0087578F"/>
    <w:rsid w:val="0088375B"/>
    <w:rsid w:val="00886E64"/>
    <w:rsid w:val="00890AFA"/>
    <w:rsid w:val="0089379D"/>
    <w:rsid w:val="00894B0C"/>
    <w:rsid w:val="008B6D11"/>
    <w:rsid w:val="008C35BB"/>
    <w:rsid w:val="008E5489"/>
    <w:rsid w:val="008E7455"/>
    <w:rsid w:val="008F4512"/>
    <w:rsid w:val="009002D2"/>
    <w:rsid w:val="00905259"/>
    <w:rsid w:val="00912CD8"/>
    <w:rsid w:val="009267C6"/>
    <w:rsid w:val="00926F40"/>
    <w:rsid w:val="0093355E"/>
    <w:rsid w:val="00946C98"/>
    <w:rsid w:val="00947A6E"/>
    <w:rsid w:val="00951899"/>
    <w:rsid w:val="00956388"/>
    <w:rsid w:val="009675C2"/>
    <w:rsid w:val="00975667"/>
    <w:rsid w:val="00976849"/>
    <w:rsid w:val="0099427B"/>
    <w:rsid w:val="009A2951"/>
    <w:rsid w:val="009A52C7"/>
    <w:rsid w:val="009A7608"/>
    <w:rsid w:val="009B0ADF"/>
    <w:rsid w:val="009C7794"/>
    <w:rsid w:val="009D3688"/>
    <w:rsid w:val="009D4887"/>
    <w:rsid w:val="009F1E0E"/>
    <w:rsid w:val="009F317B"/>
    <w:rsid w:val="00A1065B"/>
    <w:rsid w:val="00A15013"/>
    <w:rsid w:val="00A17168"/>
    <w:rsid w:val="00A23ED0"/>
    <w:rsid w:val="00A34F17"/>
    <w:rsid w:val="00A35FCF"/>
    <w:rsid w:val="00A45376"/>
    <w:rsid w:val="00A62F57"/>
    <w:rsid w:val="00A644A7"/>
    <w:rsid w:val="00A728C3"/>
    <w:rsid w:val="00A75DAB"/>
    <w:rsid w:val="00A90F7F"/>
    <w:rsid w:val="00AD3DB3"/>
    <w:rsid w:val="00AE69E9"/>
    <w:rsid w:val="00AF61AF"/>
    <w:rsid w:val="00AF7AE3"/>
    <w:rsid w:val="00B12252"/>
    <w:rsid w:val="00B20694"/>
    <w:rsid w:val="00B3095C"/>
    <w:rsid w:val="00B34193"/>
    <w:rsid w:val="00B4058B"/>
    <w:rsid w:val="00B60BB3"/>
    <w:rsid w:val="00B64B0A"/>
    <w:rsid w:val="00B717A8"/>
    <w:rsid w:val="00B74804"/>
    <w:rsid w:val="00B75E8D"/>
    <w:rsid w:val="00B90C7C"/>
    <w:rsid w:val="00B90D42"/>
    <w:rsid w:val="00B91A27"/>
    <w:rsid w:val="00BA02C8"/>
    <w:rsid w:val="00BA0CD2"/>
    <w:rsid w:val="00BA4617"/>
    <w:rsid w:val="00BC64BC"/>
    <w:rsid w:val="00BD0DB5"/>
    <w:rsid w:val="00BF6D7B"/>
    <w:rsid w:val="00C003BE"/>
    <w:rsid w:val="00C022B3"/>
    <w:rsid w:val="00C04612"/>
    <w:rsid w:val="00C076C7"/>
    <w:rsid w:val="00C3031C"/>
    <w:rsid w:val="00C520A6"/>
    <w:rsid w:val="00C53B60"/>
    <w:rsid w:val="00C558DA"/>
    <w:rsid w:val="00C61068"/>
    <w:rsid w:val="00C714FE"/>
    <w:rsid w:val="00C77533"/>
    <w:rsid w:val="00C871F8"/>
    <w:rsid w:val="00C94240"/>
    <w:rsid w:val="00CB121F"/>
    <w:rsid w:val="00CC3232"/>
    <w:rsid w:val="00CD7DFB"/>
    <w:rsid w:val="00CF7062"/>
    <w:rsid w:val="00D12A5D"/>
    <w:rsid w:val="00D144A0"/>
    <w:rsid w:val="00D2667A"/>
    <w:rsid w:val="00D26EC4"/>
    <w:rsid w:val="00D27A97"/>
    <w:rsid w:val="00D354BA"/>
    <w:rsid w:val="00D35E0B"/>
    <w:rsid w:val="00D45EAD"/>
    <w:rsid w:val="00D470B4"/>
    <w:rsid w:val="00D5190F"/>
    <w:rsid w:val="00D53D12"/>
    <w:rsid w:val="00D5734D"/>
    <w:rsid w:val="00D64A1F"/>
    <w:rsid w:val="00D67619"/>
    <w:rsid w:val="00D738C1"/>
    <w:rsid w:val="00D7456F"/>
    <w:rsid w:val="00D75646"/>
    <w:rsid w:val="00D7684C"/>
    <w:rsid w:val="00D8626E"/>
    <w:rsid w:val="00D91AE5"/>
    <w:rsid w:val="00D921DF"/>
    <w:rsid w:val="00D97671"/>
    <w:rsid w:val="00DA1C1B"/>
    <w:rsid w:val="00DA33C2"/>
    <w:rsid w:val="00DB2934"/>
    <w:rsid w:val="00DB74B6"/>
    <w:rsid w:val="00DC016F"/>
    <w:rsid w:val="00DC103C"/>
    <w:rsid w:val="00DC175A"/>
    <w:rsid w:val="00DC3D48"/>
    <w:rsid w:val="00DF2D0E"/>
    <w:rsid w:val="00DF3300"/>
    <w:rsid w:val="00E006BB"/>
    <w:rsid w:val="00E100BA"/>
    <w:rsid w:val="00E26576"/>
    <w:rsid w:val="00E32E7A"/>
    <w:rsid w:val="00E355A7"/>
    <w:rsid w:val="00E50BF6"/>
    <w:rsid w:val="00E521C7"/>
    <w:rsid w:val="00E61858"/>
    <w:rsid w:val="00EA1C4D"/>
    <w:rsid w:val="00EB0DCC"/>
    <w:rsid w:val="00EB67F9"/>
    <w:rsid w:val="00EC0B3C"/>
    <w:rsid w:val="00EC106A"/>
    <w:rsid w:val="00EC39B4"/>
    <w:rsid w:val="00EE2B0F"/>
    <w:rsid w:val="00EF16A0"/>
    <w:rsid w:val="00EF461E"/>
    <w:rsid w:val="00F0545F"/>
    <w:rsid w:val="00F14449"/>
    <w:rsid w:val="00F22806"/>
    <w:rsid w:val="00F2462B"/>
    <w:rsid w:val="00F306E7"/>
    <w:rsid w:val="00F37944"/>
    <w:rsid w:val="00F5124D"/>
    <w:rsid w:val="00F705AC"/>
    <w:rsid w:val="00F77A50"/>
    <w:rsid w:val="00F86A5D"/>
    <w:rsid w:val="00F92913"/>
    <w:rsid w:val="00FB236C"/>
    <w:rsid w:val="00FB5AFF"/>
    <w:rsid w:val="00FD3C5A"/>
    <w:rsid w:val="00FD5938"/>
    <w:rsid w:val="00FE47F3"/>
    <w:rsid w:val="00FF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2701251-DB4D-4CCC-9EC4-6DA76C6A2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hr-HR" w:eastAsia="en-US"/>
    </w:rPr>
  </w:style>
  <w:style w:type="paragraph" w:styleId="Naslov3">
    <w:name w:val="heading 3"/>
    <w:basedOn w:val="Normal"/>
    <w:next w:val="Normal"/>
    <w:link w:val="Naslov3Char"/>
    <w:unhideWhenUsed/>
    <w:qFormat/>
    <w:rsid w:val="00947A6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50055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947A6E"/>
    <w:pPr>
      <w:spacing w:before="240" w:after="60"/>
      <w:jc w:val="left"/>
      <w:outlineLvl w:val="4"/>
    </w:pPr>
    <w:rPr>
      <w:rFonts w:ascii="Calibri" w:hAnsi="Calibri"/>
      <w:b/>
      <w:bCs/>
      <w:i/>
      <w:iCs/>
      <w:sz w:val="26"/>
      <w:szCs w:val="2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Obinouvueno">
    <w:name w:val="Normal Indent"/>
    <w:basedOn w:val="Normal"/>
    <w:pPr>
      <w:ind w:left="720"/>
    </w:pPr>
  </w:style>
  <w:style w:type="character" w:styleId="Brojstranice">
    <w:name w:val="page number"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character" w:styleId="Hiperveza">
    <w:name w:val="Hyperlink"/>
    <w:basedOn w:val="Zadanifontodlomka"/>
    <w:rPr>
      <w:color w:val="0000FF"/>
      <w:u w:val="single"/>
    </w:rPr>
  </w:style>
  <w:style w:type="paragraph" w:customStyle="1" w:styleId="Tekstbalonia1">
    <w:name w:val="Tekst balončića1"/>
    <w:basedOn w:val="Normal"/>
    <w:semiHidden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  <w:jc w:val="left"/>
    </w:pPr>
    <w:rPr>
      <w:rFonts w:ascii="Verdana" w:hAnsi="Verdana"/>
      <w:sz w:val="20"/>
    </w:rPr>
  </w:style>
  <w:style w:type="character" w:customStyle="1" w:styleId="Naslov5Char">
    <w:name w:val="Naslov 5 Char"/>
    <w:basedOn w:val="Zadanifontodlomka"/>
    <w:link w:val="Naslov5"/>
    <w:semiHidden/>
    <w:rsid w:val="00947A6E"/>
    <w:rPr>
      <w:rFonts w:ascii="Calibri" w:hAnsi="Calibri"/>
      <w:b/>
      <w:bCs/>
      <w:i/>
      <w:iCs/>
      <w:sz w:val="26"/>
      <w:szCs w:val="26"/>
      <w:lang w:val="hr-HR" w:eastAsia="hr-HR"/>
    </w:rPr>
  </w:style>
  <w:style w:type="character" w:customStyle="1" w:styleId="Naslov3Char">
    <w:name w:val="Naslov 3 Char"/>
    <w:basedOn w:val="Zadanifontodlomka"/>
    <w:link w:val="Naslov3"/>
    <w:rsid w:val="00947A6E"/>
    <w:rPr>
      <w:rFonts w:asciiTheme="majorHAnsi" w:eastAsiaTheme="majorEastAsia" w:hAnsiTheme="majorHAnsi" w:cstheme="majorBidi"/>
      <w:b/>
      <w:bCs/>
      <w:sz w:val="26"/>
      <w:szCs w:val="26"/>
      <w:lang w:val="hr-HR" w:eastAsia="en-US"/>
    </w:rPr>
  </w:style>
  <w:style w:type="paragraph" w:styleId="Odlomakpopisa">
    <w:name w:val="List Paragraph"/>
    <w:basedOn w:val="Normal"/>
    <w:uiPriority w:val="34"/>
    <w:qFormat/>
    <w:rsid w:val="00D8626E"/>
    <w:pPr>
      <w:ind w:left="708"/>
      <w:jc w:val="left"/>
    </w:pPr>
    <w:rPr>
      <w:noProof/>
      <w:sz w:val="20"/>
      <w:lang w:val="en-AU" w:eastAsia="hr-HR"/>
    </w:rPr>
  </w:style>
  <w:style w:type="character" w:customStyle="1" w:styleId="Naslov4Char">
    <w:name w:val="Naslov 4 Char"/>
    <w:basedOn w:val="Zadanifontodlomka"/>
    <w:link w:val="Naslov4"/>
    <w:rsid w:val="00500556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val="hr-HR" w:eastAsia="en-US"/>
    </w:rPr>
  </w:style>
  <w:style w:type="paragraph" w:styleId="Tekstbalonia">
    <w:name w:val="Balloon Text"/>
    <w:basedOn w:val="Normal"/>
    <w:link w:val="TekstbaloniaChar"/>
    <w:semiHidden/>
    <w:unhideWhenUsed/>
    <w:rsid w:val="00EA1C4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EA1C4D"/>
    <w:rPr>
      <w:rFonts w:ascii="Segoe UI" w:hAnsi="Segoe UI" w:cs="Segoe UI"/>
      <w:sz w:val="18"/>
      <w:szCs w:val="18"/>
      <w:lang w:val="hr-HR" w:eastAsia="en-US"/>
    </w:rPr>
  </w:style>
  <w:style w:type="paragraph" w:styleId="Uvuenotijeloteksta">
    <w:name w:val="Body Text Indent"/>
    <w:basedOn w:val="Normal"/>
    <w:link w:val="UvuenotijelotekstaChar"/>
    <w:unhideWhenUsed/>
    <w:rsid w:val="00D144A0"/>
    <w:pPr>
      <w:ind w:firstLine="720"/>
      <w:jc w:val="left"/>
    </w:pPr>
    <w:rPr>
      <w:szCs w:val="24"/>
      <w:lang w:val="sr-Cyrl-CS"/>
    </w:rPr>
  </w:style>
  <w:style w:type="character" w:customStyle="1" w:styleId="UvuenotijelotekstaChar">
    <w:name w:val="Uvučeno tijelo teksta Char"/>
    <w:basedOn w:val="Zadanifontodlomka"/>
    <w:link w:val="Uvuenotijeloteksta"/>
    <w:rsid w:val="00D144A0"/>
    <w:rPr>
      <w:sz w:val="24"/>
      <w:szCs w:val="24"/>
      <w:lang w:val="sr-Cyrl-C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0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TanjaS\Documents\STRU&#268;NA%20SLU&#381;BA-ODGOVORI%20PO%20DOPISI,A%20I%20ZAHTJEVIMA\memorandum%20zakonodavna%20komisija%2097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zakonodavna komisija 97</Template>
  <TotalTime>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memorandum Stručna služba 97-2003</vt:lpstr>
      <vt:lpstr>memorandum Stručna služba 97-2003</vt:lpstr>
    </vt:vector>
  </TitlesOfParts>
  <Company>PARCO</Company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Stručna služba 97-2003</dc:title>
  <dc:creator>IvonaS</dc:creator>
  <cp:lastModifiedBy>Windows korisnik</cp:lastModifiedBy>
  <cp:revision>2</cp:revision>
  <cp:lastPrinted>2022-11-23T08:18:00Z</cp:lastPrinted>
  <dcterms:created xsi:type="dcterms:W3CDTF">2023-06-06T10:17:00Z</dcterms:created>
  <dcterms:modified xsi:type="dcterms:W3CDTF">2023-06-06T10:17:00Z</dcterms:modified>
</cp:coreProperties>
</file>